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B66B1" w14:textId="5F925DBF" w:rsidR="00BA00AB" w:rsidRDefault="0056072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MARCHANT</w:t>
      </w:r>
      <w:r>
        <w:rPr>
          <w:rFonts w:cs="Times New Roman"/>
          <w:szCs w:val="24"/>
        </w:rPr>
        <w:t xml:space="preserve">       (fl.1445-6)</w:t>
      </w:r>
    </w:p>
    <w:p w14:paraId="0D23406E" w14:textId="348CCFC1" w:rsidR="00560720" w:rsidRDefault="0056072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Rye.</w:t>
      </w:r>
    </w:p>
    <w:p w14:paraId="190AEF97" w14:textId="53962A7A" w:rsidR="00560720" w:rsidRDefault="00560720" w:rsidP="009139A6">
      <w:pPr>
        <w:pStyle w:val="NoSpacing"/>
        <w:rPr>
          <w:rFonts w:cs="Times New Roman"/>
          <w:szCs w:val="24"/>
        </w:rPr>
      </w:pPr>
    </w:p>
    <w:p w14:paraId="42E8741F" w14:textId="6ABB8F05" w:rsidR="00560720" w:rsidRDefault="00560720" w:rsidP="009139A6">
      <w:pPr>
        <w:pStyle w:val="NoSpacing"/>
        <w:rPr>
          <w:rFonts w:cs="Times New Roman"/>
          <w:szCs w:val="24"/>
        </w:rPr>
      </w:pPr>
    </w:p>
    <w:p w14:paraId="386A90C7" w14:textId="24D5E969" w:rsidR="00560720" w:rsidRDefault="0056072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1445-6</w:t>
      </w:r>
      <w:r>
        <w:rPr>
          <w:rFonts w:cs="Times New Roman"/>
          <w:szCs w:val="24"/>
        </w:rPr>
        <w:tab/>
        <w:t>M.P. Rye.   (H.P. p.572)</w:t>
      </w:r>
    </w:p>
    <w:p w14:paraId="3D683271" w14:textId="6163F5F6" w:rsidR="00560720" w:rsidRDefault="00560720" w:rsidP="009139A6">
      <w:pPr>
        <w:pStyle w:val="NoSpacing"/>
        <w:rPr>
          <w:rFonts w:cs="Times New Roman"/>
          <w:szCs w:val="24"/>
        </w:rPr>
      </w:pPr>
    </w:p>
    <w:p w14:paraId="52DFC132" w14:textId="6D038B67" w:rsidR="00560720" w:rsidRDefault="00560720" w:rsidP="009139A6">
      <w:pPr>
        <w:pStyle w:val="NoSpacing"/>
        <w:rPr>
          <w:rFonts w:cs="Times New Roman"/>
          <w:szCs w:val="24"/>
        </w:rPr>
      </w:pPr>
    </w:p>
    <w:p w14:paraId="3C07F25E" w14:textId="1C785C35" w:rsidR="00560720" w:rsidRPr="00560720" w:rsidRDefault="0056072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December 2022</w:t>
      </w:r>
    </w:p>
    <w:sectPr w:rsidR="00560720" w:rsidRPr="0056072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3E576" w14:textId="77777777" w:rsidR="00560720" w:rsidRDefault="00560720" w:rsidP="009139A6">
      <w:r>
        <w:separator/>
      </w:r>
    </w:p>
  </w:endnote>
  <w:endnote w:type="continuationSeparator" w:id="0">
    <w:p w14:paraId="2D745316" w14:textId="77777777" w:rsidR="00560720" w:rsidRDefault="0056072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B6EB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D92C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A716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AF539D" w14:textId="77777777" w:rsidR="00560720" w:rsidRDefault="00560720" w:rsidP="009139A6">
      <w:r>
        <w:separator/>
      </w:r>
    </w:p>
  </w:footnote>
  <w:footnote w:type="continuationSeparator" w:id="0">
    <w:p w14:paraId="28602DD9" w14:textId="77777777" w:rsidR="00560720" w:rsidRDefault="0056072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BA4A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28F6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8045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720"/>
    <w:rsid w:val="000666E0"/>
    <w:rsid w:val="002510B7"/>
    <w:rsid w:val="00560720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2BF9CA"/>
  <w15:chartTrackingRefBased/>
  <w15:docId w15:val="{2E2B05F9-1631-4D5D-B72D-F38D916BD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2022-12-22T09:24:00Z</dcterms:created>
  <dcterms:modified xsi:type="dcterms:W3CDTF">2022-12-22T09:26:00Z</dcterms:modified>
</cp:coreProperties>
</file>